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1E098EA9"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BC3384">
        <w:t>7</w:t>
      </w:r>
      <w:r w:rsidR="00373AFC">
        <w:t>8</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3DED7AC7" w:rsidR="008F1DC7" w:rsidRPr="000507AE" w:rsidRDefault="008F1DC7" w:rsidP="008F1DC7">
            <w:r w:rsidRPr="000507AE">
              <w:t>DCP 4</w:t>
            </w:r>
            <w:r w:rsidR="00BC3384">
              <w:t>7</w:t>
            </w:r>
            <w:r w:rsidR="00373AFC">
              <w:t>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1BCDE639" w:rsidR="008F1DC7" w:rsidRPr="000507AE" w:rsidRDefault="00373AFC" w:rsidP="00D162B6">
            <w:r>
              <w:t xml:space="preserve">Resolving </w:t>
            </w:r>
            <w:r w:rsidR="00BC3384">
              <w:t>Housekeeping Items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F4FA1F8"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B5709D" w:rsidRPr="00B5709D">
              <w:t xml:space="preserve"> / Suppliers</w:t>
            </w:r>
            <w:r w:rsidR="00D4546B">
              <w:t xml:space="preserve"> </w:t>
            </w:r>
            <w:r w:rsidR="00D4546B" w:rsidRPr="00D4546B">
              <w:t>/</w:t>
            </w:r>
            <w:r w:rsidR="00D4546B">
              <w:t xml:space="preserve"> </w:t>
            </w:r>
            <w:r w:rsidR="00D4546B" w:rsidRPr="00D4546B">
              <w:t>CVA Registrants</w:t>
            </w:r>
            <w:r w:rsidR="00D4546B">
              <w:t xml:space="preserve"> </w:t>
            </w:r>
            <w:r w:rsidR="00D4546B" w:rsidRPr="00D4546B">
              <w:t>/</w:t>
            </w:r>
            <w:r w:rsidR="00D4546B">
              <w:t xml:space="preserve"> </w:t>
            </w:r>
            <w:r w:rsidR="00D4546B" w:rsidRPr="00D4546B">
              <w:t>Gas Suppliers</w:t>
            </w:r>
            <w:r w:rsidR="00D4546B">
              <w:t xml:space="preserve"> </w:t>
            </w:r>
            <w:r w:rsidR="00D4546B" w:rsidRPr="00D4546B">
              <w:t>/</w:t>
            </w:r>
            <w:r w:rsidR="00D4546B">
              <w:t xml:space="preserve"> </w:t>
            </w:r>
            <w:r w:rsidR="00D4546B" w:rsidRPr="00D4546B">
              <w:t>OTSO Party</w:t>
            </w:r>
            <w:r w:rsidR="001C644B">
              <w:t xml:space="preserve"> / SIPs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6C7E9B2C" w:rsidR="008F1DC7" w:rsidRPr="000507AE" w:rsidRDefault="008F1DC7" w:rsidP="000507AE">
            <w:pPr>
              <w:pStyle w:val="TOC1"/>
              <w:spacing w:after="80"/>
            </w:pPr>
            <w:r w:rsidRPr="000507AE">
              <w:t xml:space="preserve">Part </w:t>
            </w:r>
            <w:r w:rsidR="00D4546B">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0CA2DF5A" w:rsidR="008F1DC7" w:rsidRPr="000507AE" w:rsidRDefault="001C644B" w:rsidP="008F1DC7">
            <w:r>
              <w:t>24</w:t>
            </w:r>
            <w:r w:rsidR="00D4546B">
              <w:t xml:space="preserve"> </w:t>
            </w:r>
            <w:r>
              <w:t>August</w:t>
            </w:r>
            <w:r w:rsidR="00D4546B">
              <w:t xml:space="preserve"> </w:t>
            </w:r>
            <w:r w:rsidR="00973ACF">
              <w:t>202</w:t>
            </w:r>
            <w:r>
              <w:t>6</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51908307" w:rsidR="008F1DC7" w:rsidRPr="000507AE" w:rsidRDefault="001C644B" w:rsidP="008F1DC7">
            <w:r>
              <w:t>06</w:t>
            </w:r>
            <w:r w:rsidR="00B74D6B">
              <w:t xml:space="preserve"> </w:t>
            </w:r>
            <w:r w:rsidR="00E16468">
              <w:t>August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09CFEF87" w:rsidR="007314BD" w:rsidRPr="00973740" w:rsidRDefault="008928DE" w:rsidP="00FE1B26">
            <w:pPr>
              <w:pStyle w:val="ListNumber"/>
              <w:numPr>
                <w:ilvl w:val="0"/>
                <w:numId w:val="17"/>
              </w:numPr>
            </w:pPr>
            <w:r w:rsidRPr="004D3204">
              <w:t xml:space="preserve">Compliance </w:t>
            </w:r>
            <w:r w:rsidR="00FE1B26" w:rsidRPr="00FE1B26">
              <w:t>with the EU Internal Market Regulation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11"/>
      <w:footerReference w:type="default" r:id="rId12"/>
      <w:headerReference w:type="first" r:id="rId13"/>
      <w:footerReference w:type="first" r:id="rId14"/>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4B60" w14:textId="77777777" w:rsidR="00FB23A4" w:rsidRDefault="00FB23A4" w:rsidP="0072107A">
      <w:r>
        <w:separator/>
      </w:r>
    </w:p>
  </w:endnote>
  <w:endnote w:type="continuationSeparator" w:id="0">
    <w:p w14:paraId="03E53ACF" w14:textId="77777777" w:rsidR="00FB23A4" w:rsidRDefault="00FB23A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47C135D8" w:rsidR="00FD00A2" w:rsidRPr="003F2C25" w:rsidRDefault="007C05B7" w:rsidP="003F2C25">
    <w:pPr>
      <w:pStyle w:val="Footer"/>
    </w:pPr>
    <w:r>
      <w:t>1</w:t>
    </w:r>
    <w:r w:rsidR="00FE1B26">
      <w:t>6</w:t>
    </w:r>
    <w:r>
      <w:t xml:space="preserve"> </w:t>
    </w:r>
    <w:r w:rsidR="00FE1B26">
      <w:t>July</w:t>
    </w:r>
    <w:r w:rsidR="003F2C25">
      <w:t xml:space="preserve"> 202</w:t>
    </w:r>
    <w:r w:rsidR="00FE1B26">
      <w:t>6</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037A" w14:textId="77777777" w:rsidR="00FB23A4" w:rsidRDefault="00FB23A4" w:rsidP="0072107A">
      <w:r>
        <w:separator/>
      </w:r>
    </w:p>
  </w:footnote>
  <w:footnote w:type="continuationSeparator" w:id="0">
    <w:p w14:paraId="4608A10D" w14:textId="77777777" w:rsidR="00FB23A4" w:rsidRDefault="00FB23A4"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0A6B3261" w:rsidR="003F2C25" w:rsidRDefault="003F2C25" w:rsidP="003F2C25">
    <w:pPr>
      <w:pStyle w:val="Header"/>
    </w:pPr>
    <w:r w:rsidRPr="00973740">
      <w:t>DCUSA Change Report</w:t>
    </w:r>
    <w:r w:rsidRPr="00973740">
      <w:tab/>
      <w:t xml:space="preserve">DCP </w:t>
    </w:r>
    <w:r>
      <w:t>4</w:t>
    </w:r>
    <w:r w:rsidR="00BC3384">
      <w:t>7</w:t>
    </w:r>
    <w:r w:rsidR="00373AFC">
      <w:t>8</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0374E"/>
    <w:rsid w:val="00134AF7"/>
    <w:rsid w:val="00147AF0"/>
    <w:rsid w:val="00164657"/>
    <w:rsid w:val="00171886"/>
    <w:rsid w:val="00176DC0"/>
    <w:rsid w:val="00190980"/>
    <w:rsid w:val="00193115"/>
    <w:rsid w:val="001A242F"/>
    <w:rsid w:val="001C2A5F"/>
    <w:rsid w:val="001C644B"/>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73AFC"/>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14BD"/>
    <w:rsid w:val="007361B2"/>
    <w:rsid w:val="0076726D"/>
    <w:rsid w:val="007806CE"/>
    <w:rsid w:val="007829AE"/>
    <w:rsid w:val="007B68A0"/>
    <w:rsid w:val="007C05B7"/>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C3384"/>
    <w:rsid w:val="00BF0292"/>
    <w:rsid w:val="00C01797"/>
    <w:rsid w:val="00C14337"/>
    <w:rsid w:val="00C37884"/>
    <w:rsid w:val="00C44761"/>
    <w:rsid w:val="00CC0128"/>
    <w:rsid w:val="00CE497A"/>
    <w:rsid w:val="00D162B6"/>
    <w:rsid w:val="00D4546B"/>
    <w:rsid w:val="00D7706F"/>
    <w:rsid w:val="00D778BE"/>
    <w:rsid w:val="00D87081"/>
    <w:rsid w:val="00DA5999"/>
    <w:rsid w:val="00DB3EF9"/>
    <w:rsid w:val="00DB41B0"/>
    <w:rsid w:val="00DC1AA5"/>
    <w:rsid w:val="00DC59D8"/>
    <w:rsid w:val="00DD667B"/>
    <w:rsid w:val="00DD669B"/>
    <w:rsid w:val="00DE285C"/>
    <w:rsid w:val="00E05986"/>
    <w:rsid w:val="00E157F8"/>
    <w:rsid w:val="00E1646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B23A4"/>
    <w:rsid w:val="00FC19AA"/>
    <w:rsid w:val="00FD00A2"/>
    <w:rsid w:val="00FE1940"/>
    <w:rsid w:val="00FE1B26"/>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0374E"/>
    <w:rsid w:val="001942C1"/>
    <w:rsid w:val="0025568E"/>
    <w:rsid w:val="00301FEA"/>
    <w:rsid w:val="0030553B"/>
    <w:rsid w:val="00422EAF"/>
    <w:rsid w:val="00462651"/>
    <w:rsid w:val="00474451"/>
    <w:rsid w:val="00596E87"/>
    <w:rsid w:val="005B5974"/>
    <w:rsid w:val="006242E2"/>
    <w:rsid w:val="0063588F"/>
    <w:rsid w:val="006D6188"/>
    <w:rsid w:val="00716BE8"/>
    <w:rsid w:val="007B3EEA"/>
    <w:rsid w:val="008052A4"/>
    <w:rsid w:val="009757BD"/>
    <w:rsid w:val="009B2144"/>
    <w:rsid w:val="00AF0AA5"/>
    <w:rsid w:val="00CC0128"/>
    <w:rsid w:val="00D76E24"/>
    <w:rsid w:val="00DF6C2B"/>
    <w:rsid w:val="00E1531D"/>
    <w:rsid w:val="00E531C0"/>
    <w:rsid w:val="00EC703F"/>
    <w:rsid w:val="00F475F4"/>
    <w:rsid w:val="00F71382"/>
    <w:rsid w:val="00FE274B"/>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2C1B7523-39D5-4F33-89F0-361C1EA8E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34</TotalTime>
  <Pages>2</Pages>
  <Words>305</Words>
  <Characters>1608</Characters>
  <Application>Microsoft Office Word</Application>
  <DocSecurity>0</DocSecurity>
  <Lines>67</Lines>
  <Paragraphs>56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21</cp:revision>
  <cp:lastPrinted>2021-01-12T10:24:00Z</cp:lastPrinted>
  <dcterms:created xsi:type="dcterms:W3CDTF">2024-03-13T10:31:00Z</dcterms:created>
  <dcterms:modified xsi:type="dcterms:W3CDTF">2026-07-08T09:46:00Z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